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49CE7956" w:rsidR="00A85872" w:rsidRPr="00D40A4A" w:rsidRDefault="00D40A4A" w:rsidP="00977BF5">
      <w:pPr>
        <w:pStyle w:val="Tittel"/>
      </w:pPr>
      <w:r w:rsidRPr="00D40A4A">
        <w:t>004 Vedlegg 4 - Forpliktelseserklæring</w:t>
      </w:r>
    </w:p>
    <w:p w14:paraId="67D68AAD" w14:textId="77777777" w:rsidR="00D40A4A" w:rsidRDefault="00D40A4A" w:rsidP="00D40A4A">
      <w:pPr>
        <w:pStyle w:val="Overskrift1"/>
      </w:pPr>
      <w:r>
        <w:t>Saks nr.: 2025/44858, anskaffelse l</w:t>
      </w:r>
      <w:r w:rsidRPr="001D416F">
        <w:t>eie av ambulansestasjon, lokasjon Årdal</w:t>
      </w:r>
      <w:r>
        <w:t>,</w:t>
      </w:r>
      <w:r w:rsidRPr="001D416F">
        <w:t xml:space="preserve"> </w:t>
      </w:r>
      <w:r>
        <w:t xml:space="preserve">Helse Førde HF    </w:t>
      </w:r>
    </w:p>
    <w:p w14:paraId="006774AD" w14:textId="01F0063C" w:rsidR="00A85872" w:rsidRPr="00D40A4A" w:rsidRDefault="00610395" w:rsidP="00977BF5">
      <w:r w:rsidRPr="00D40A4A">
        <w:tab/>
      </w:r>
    </w:p>
    <w:p w14:paraId="1BF3CF44" w14:textId="77777777" w:rsidR="00A85872" w:rsidRDefault="00A85872" w:rsidP="00977BF5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977BF5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977BF5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977BF5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977BF5"/>
        </w:tc>
        <w:tc>
          <w:tcPr>
            <w:tcW w:w="3402" w:type="dxa"/>
          </w:tcPr>
          <w:p w14:paraId="3FAAC6EB" w14:textId="77777777" w:rsidR="003B114D" w:rsidRDefault="003B114D" w:rsidP="00977BF5"/>
        </w:tc>
        <w:tc>
          <w:tcPr>
            <w:tcW w:w="2977" w:type="dxa"/>
          </w:tcPr>
          <w:p w14:paraId="77746327" w14:textId="239C5663" w:rsidR="003B114D" w:rsidRDefault="003B114D" w:rsidP="00977BF5"/>
        </w:tc>
      </w:tr>
    </w:tbl>
    <w:p w14:paraId="24001058" w14:textId="77777777" w:rsidR="00A85872" w:rsidRDefault="00A85872" w:rsidP="00977BF5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977BF5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977BF5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977BF5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977BF5"/>
        </w:tc>
        <w:tc>
          <w:tcPr>
            <w:tcW w:w="3402" w:type="dxa"/>
          </w:tcPr>
          <w:p w14:paraId="12010FD8" w14:textId="77777777" w:rsidR="003B114D" w:rsidRDefault="003B114D" w:rsidP="00977BF5"/>
        </w:tc>
        <w:tc>
          <w:tcPr>
            <w:tcW w:w="2977" w:type="dxa"/>
          </w:tcPr>
          <w:p w14:paraId="74B28D59" w14:textId="516B073A" w:rsidR="003B114D" w:rsidRDefault="003B114D" w:rsidP="00977BF5"/>
        </w:tc>
      </w:tr>
    </w:tbl>
    <w:p w14:paraId="4BD55B96" w14:textId="1AEEAEF5" w:rsidR="00A85872" w:rsidRDefault="00A85872" w:rsidP="00977BF5">
      <w:r>
        <w:br/>
      </w:r>
      <w:r w:rsidRPr="00D40A4A">
        <w:t xml:space="preserve">Forpliktelseserklæringen er gitt til </w:t>
      </w:r>
      <w:r w:rsidR="00D40A4A" w:rsidRPr="00D40A4A">
        <w:t>Helse Førde HF</w:t>
      </w:r>
      <w:r w:rsidRPr="00D40A4A">
        <w:t xml:space="preserve"> i </w:t>
      </w:r>
      <w:r w:rsidR="00D40A4A" w:rsidRPr="00D40A4A">
        <w:t>anledning anskaffelse leie av ambulansestasjon. Lokasjon Årdal, Helse Førde HF.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3222DC3D" w:rsidR="000929EC" w:rsidRPr="0037175C" w:rsidRDefault="00000000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 § 16-3</w:t>
      </w:r>
    </w:p>
    <w:p w14:paraId="54895B6C" w14:textId="702BEA5C" w:rsidR="000929EC" w:rsidRPr="0037175C" w:rsidRDefault="000929EC" w:rsidP="00D40A4A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§ 16-10 (4). </w:t>
      </w:r>
    </w:p>
    <w:p w14:paraId="78AD9E70" w14:textId="77777777" w:rsidR="000929EC" w:rsidRPr="0037175C" w:rsidRDefault="00000000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7351A9">
        <w:tc>
          <w:tcPr>
            <w:tcW w:w="1989" w:type="dxa"/>
            <w:vAlign w:val="center"/>
          </w:tcPr>
          <w:p w14:paraId="37A437E2" w14:textId="77777777" w:rsidR="000929EC" w:rsidRPr="0037175C" w:rsidRDefault="000929EC" w:rsidP="00977BF5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Content>
            <w:tc>
              <w:tcPr>
                <w:tcW w:w="6374" w:type="dxa"/>
                <w:vAlign w:val="center"/>
              </w:tcPr>
              <w:p w14:paraId="3200A30F" w14:textId="77777777" w:rsidR="000929EC" w:rsidRPr="0037175C" w:rsidRDefault="000929EC" w:rsidP="00977BF5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Pr="0037175C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977BF5">
      <w:pPr>
        <w:ind w:left="4950" w:hanging="4950"/>
      </w:pPr>
    </w:p>
    <w:p w14:paraId="79F50034" w14:textId="1DB611AA" w:rsidR="00A85872" w:rsidRDefault="00A85872" w:rsidP="00977BF5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977BF5"/>
    <w:p w14:paraId="06953AFE" w14:textId="6CD3F5EC" w:rsidR="00A85872" w:rsidRDefault="00A85872" w:rsidP="00977BF5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977BF5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5EF0A" w14:textId="77777777" w:rsidR="00733070" w:rsidRDefault="00733070" w:rsidP="008A6B54">
      <w:pPr>
        <w:spacing w:after="0" w:line="240" w:lineRule="auto"/>
      </w:pPr>
      <w:r>
        <w:separator/>
      </w:r>
    </w:p>
  </w:endnote>
  <w:endnote w:type="continuationSeparator" w:id="0">
    <w:p w14:paraId="1883C94B" w14:textId="77777777" w:rsidR="00733070" w:rsidRDefault="00733070" w:rsidP="008A6B54">
      <w:pPr>
        <w:spacing w:after="0" w:line="240" w:lineRule="auto"/>
      </w:pPr>
      <w:r>
        <w:continuationSeparator/>
      </w:r>
    </w:p>
  </w:endnote>
  <w:endnote w:type="continuationNotice" w:id="1">
    <w:p w14:paraId="0685DBC6" w14:textId="77777777" w:rsidR="00733070" w:rsidRDefault="007330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5841C187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639" w:type="pct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B9A6D" w14:textId="77777777" w:rsidR="00733070" w:rsidRDefault="00733070" w:rsidP="008A6B54">
      <w:pPr>
        <w:spacing w:after="0" w:line="240" w:lineRule="auto"/>
      </w:pPr>
      <w:r>
        <w:separator/>
      </w:r>
    </w:p>
  </w:footnote>
  <w:footnote w:type="continuationSeparator" w:id="0">
    <w:p w14:paraId="0706BBC3" w14:textId="77777777" w:rsidR="00733070" w:rsidRDefault="00733070" w:rsidP="008A6B54">
      <w:pPr>
        <w:spacing w:after="0" w:line="240" w:lineRule="auto"/>
      </w:pPr>
      <w:r>
        <w:continuationSeparator/>
      </w:r>
    </w:p>
  </w:footnote>
  <w:footnote w:type="continuationNotice" w:id="1">
    <w:p w14:paraId="34BED812" w14:textId="77777777" w:rsidR="00733070" w:rsidRDefault="007330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F94A5" w14:textId="77777777" w:rsidR="00D40A4A" w:rsidRPr="002761DF" w:rsidRDefault="00D40A4A" w:rsidP="00D40A4A">
    <w:pPr>
      <w:pStyle w:val="Topptekst"/>
      <w:jc w:val="right"/>
      <w:rPr>
        <w:sz w:val="18"/>
        <w:szCs w:val="18"/>
      </w:rPr>
    </w:pPr>
    <w:r>
      <w:rPr>
        <w:sz w:val="18"/>
        <w:szCs w:val="18"/>
      </w:rPr>
      <w:t>Leie av ambulansestasjon</w:t>
    </w:r>
    <w:r w:rsidRPr="002761DF">
      <w:rPr>
        <w:sz w:val="18"/>
        <w:szCs w:val="18"/>
      </w:rPr>
      <w:t xml:space="preserve">, </w:t>
    </w:r>
    <w:r>
      <w:rPr>
        <w:sz w:val="18"/>
        <w:szCs w:val="18"/>
      </w:rPr>
      <w:t>lokasjon Årdal,</w:t>
    </w:r>
  </w:p>
  <w:p w14:paraId="24B67B4C" w14:textId="77777777" w:rsidR="00D40A4A" w:rsidRPr="002761DF" w:rsidRDefault="00D40A4A" w:rsidP="00D40A4A">
    <w:pPr>
      <w:pStyle w:val="Topptekst"/>
      <w:jc w:val="right"/>
      <w:rPr>
        <w:sz w:val="18"/>
        <w:szCs w:val="18"/>
      </w:rPr>
    </w:pPr>
    <w:r w:rsidRPr="002761DF">
      <w:rPr>
        <w:sz w:val="18"/>
        <w:szCs w:val="18"/>
      </w:rPr>
      <w:t xml:space="preserve">Helse </w:t>
    </w:r>
    <w:r>
      <w:rPr>
        <w:sz w:val="18"/>
        <w:szCs w:val="18"/>
      </w:rPr>
      <w:t xml:space="preserve">Førde </w:t>
    </w:r>
    <w:r w:rsidRPr="002761DF">
      <w:rPr>
        <w:sz w:val="18"/>
        <w:szCs w:val="18"/>
      </w:rPr>
      <w:t xml:space="preserve">HF    </w:t>
    </w:r>
  </w:p>
  <w:p w14:paraId="07A4E808" w14:textId="77777777" w:rsidR="00D40A4A" w:rsidRPr="005E3FC0" w:rsidRDefault="00D40A4A" w:rsidP="00D40A4A">
    <w:pPr>
      <w:pStyle w:val="Topptekst"/>
      <w:jc w:val="right"/>
      <w:rPr>
        <w:sz w:val="18"/>
        <w:szCs w:val="18"/>
      </w:rPr>
    </w:pPr>
    <w:r w:rsidRPr="002761DF">
      <w:rPr>
        <w:sz w:val="18"/>
        <w:szCs w:val="18"/>
      </w:rPr>
      <w:t xml:space="preserve">Saks nr.: </w:t>
    </w:r>
    <w:r w:rsidRPr="005E3FC0">
      <w:rPr>
        <w:noProof/>
        <w:sz w:val="18"/>
        <w:szCs w:val="18"/>
      </w:rPr>
      <w:drawing>
        <wp:anchor distT="0" distB="0" distL="114300" distR="114300" simplePos="0" relativeHeight="251660289" behindDoc="1" locked="0" layoutInCell="1" allowOverlap="1" wp14:anchorId="5C663114" wp14:editId="5775B29E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8"/>
        <w:szCs w:val="18"/>
      </w:rPr>
      <w:t>2025/44858</w:t>
    </w:r>
  </w:p>
  <w:p w14:paraId="1F9958B9" w14:textId="60E24D62" w:rsidR="004F084A" w:rsidRPr="00D40A4A" w:rsidRDefault="004F084A" w:rsidP="00D40A4A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22C4"/>
    <w:rsid w:val="00042E58"/>
    <w:rsid w:val="00043318"/>
    <w:rsid w:val="00044D75"/>
    <w:rsid w:val="00061D42"/>
    <w:rsid w:val="00066FAD"/>
    <w:rsid w:val="000929EC"/>
    <w:rsid w:val="000E3D69"/>
    <w:rsid w:val="000F11A5"/>
    <w:rsid w:val="001073B8"/>
    <w:rsid w:val="001457DD"/>
    <w:rsid w:val="00172E83"/>
    <w:rsid w:val="00174C26"/>
    <w:rsid w:val="001F6494"/>
    <w:rsid w:val="00234B11"/>
    <w:rsid w:val="002C03B4"/>
    <w:rsid w:val="002C5C80"/>
    <w:rsid w:val="002D33F1"/>
    <w:rsid w:val="002F21B1"/>
    <w:rsid w:val="00311005"/>
    <w:rsid w:val="0037175C"/>
    <w:rsid w:val="003B114D"/>
    <w:rsid w:val="003C7810"/>
    <w:rsid w:val="003D3F41"/>
    <w:rsid w:val="00400A8F"/>
    <w:rsid w:val="00402EAE"/>
    <w:rsid w:val="00403A02"/>
    <w:rsid w:val="00404381"/>
    <w:rsid w:val="004105E8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10395"/>
    <w:rsid w:val="00612D38"/>
    <w:rsid w:val="00614431"/>
    <w:rsid w:val="006371FF"/>
    <w:rsid w:val="006837C3"/>
    <w:rsid w:val="006C01F7"/>
    <w:rsid w:val="006C12C5"/>
    <w:rsid w:val="006F312A"/>
    <w:rsid w:val="00733070"/>
    <w:rsid w:val="007351A9"/>
    <w:rsid w:val="0076237F"/>
    <w:rsid w:val="00771457"/>
    <w:rsid w:val="007D00AD"/>
    <w:rsid w:val="007F13FF"/>
    <w:rsid w:val="0081186E"/>
    <w:rsid w:val="0082284E"/>
    <w:rsid w:val="0082344F"/>
    <w:rsid w:val="00880BD0"/>
    <w:rsid w:val="00884491"/>
    <w:rsid w:val="00884EAC"/>
    <w:rsid w:val="008961BF"/>
    <w:rsid w:val="008A1521"/>
    <w:rsid w:val="008A6B54"/>
    <w:rsid w:val="008C7521"/>
    <w:rsid w:val="008E76D7"/>
    <w:rsid w:val="008F2B11"/>
    <w:rsid w:val="00907B33"/>
    <w:rsid w:val="00961A5D"/>
    <w:rsid w:val="00976398"/>
    <w:rsid w:val="00977BF5"/>
    <w:rsid w:val="009A3E11"/>
    <w:rsid w:val="009B2280"/>
    <w:rsid w:val="009B4D02"/>
    <w:rsid w:val="009C7E5D"/>
    <w:rsid w:val="009F7F53"/>
    <w:rsid w:val="00A13B9A"/>
    <w:rsid w:val="00A4694D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4356"/>
    <w:rsid w:val="00BD5AA6"/>
    <w:rsid w:val="00C37AEC"/>
    <w:rsid w:val="00C80220"/>
    <w:rsid w:val="00CB354A"/>
    <w:rsid w:val="00CC0CDA"/>
    <w:rsid w:val="00CC2A39"/>
    <w:rsid w:val="00D0738E"/>
    <w:rsid w:val="00D25402"/>
    <w:rsid w:val="00D35D67"/>
    <w:rsid w:val="00D40A4A"/>
    <w:rsid w:val="00D43558"/>
    <w:rsid w:val="00D549FA"/>
    <w:rsid w:val="00D758FB"/>
    <w:rsid w:val="00D850B0"/>
    <w:rsid w:val="00D869B4"/>
    <w:rsid w:val="00DC5C03"/>
    <w:rsid w:val="00E3138E"/>
    <w:rsid w:val="00EA45CB"/>
    <w:rsid w:val="00EB13E8"/>
    <w:rsid w:val="00EB5F17"/>
    <w:rsid w:val="00ED29B3"/>
    <w:rsid w:val="00F139BA"/>
    <w:rsid w:val="00F141F6"/>
    <w:rsid w:val="00F1789D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BBB911E4-367B-436E-971B-416401B10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F40466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F613D"/>
    <w:rsid w:val="00594A76"/>
    <w:rsid w:val="005D0AAA"/>
    <w:rsid w:val="00765529"/>
    <w:rsid w:val="008A65AF"/>
    <w:rsid w:val="008E76D7"/>
    <w:rsid w:val="00BD4356"/>
    <w:rsid w:val="00D43558"/>
    <w:rsid w:val="00F40466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F4228A9B55E41B174CC9838E7F567" ma:contentTypeVersion="9" ma:contentTypeDescription="Create a new document." ma:contentTypeScope="" ma:versionID="d03610642cbac1a16974652355d1ac8e">
  <xsd:schema xmlns:xsd="http://www.w3.org/2001/XMLSchema" xmlns:xs="http://www.w3.org/2001/XMLSchema" xmlns:p="http://schemas.microsoft.com/office/2006/metadata/properties" xmlns:ns2="4da5897a-9542-4a26-846e-5d13cc31d79d" targetNamespace="http://schemas.microsoft.com/office/2006/metadata/properties" ma:root="true" ma:fieldsID="dfc1322c4a9283aae30c7ff06e3f9173" ns2:_="">
    <xsd:import namespace="4da5897a-9542-4a26-846e-5d13cc31d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5897a-9542-4a26-846e-5d13cc31d7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a5897a-9542-4a26-846e-5d13cc31d7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05F72-9A7E-4780-852F-7F8564527373}"/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2</TotalTime>
  <Pages>1</Pages>
  <Words>229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Eirik Lekven</cp:lastModifiedBy>
  <cp:revision>3</cp:revision>
  <dcterms:created xsi:type="dcterms:W3CDTF">2025-11-21T11:06:00Z</dcterms:created>
  <dcterms:modified xsi:type="dcterms:W3CDTF">2025-11-21T11:09:00Z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0x01010057EF4228A9B55E41B174CC9838E7F567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I Arbeid|34345c51-8802-4013-84be-74902cea0210</vt:lpwstr>
  </property>
  <property fmtid="{D5CDD505-2E9C-101B-9397-08002B2CF9AE}" pid="10" name="TaxCatchAll">
    <vt:lpwstr>6;#Inngående dokument|42514cac-0f74-42bf-92ed-148b9c46b851;#2;#Bygg, prosjekt|c5eb2f64-5ea5-49d0-9fa3-2e5a36b512f6;#1;#I Arbeid|34345c51-8802-4013-84be-74902cea0210</vt:lpwstr>
  </property>
  <property fmtid="{D5CDD505-2E9C-101B-9397-08002B2CF9AE}" pid="11" name="SHICategory">
    <vt:lpwstr>2;#Bygg, prosjekt|c5eb2f64-5ea5-49d0-9fa3-2e5a36b512f6</vt:lpwstr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cd34d7d8f9d8445ca63dd03b5376680a">
    <vt:lpwstr/>
  </property>
  <property fmtid="{D5CDD505-2E9C-101B-9397-08002B2CF9AE}" pid="15" name="SHIStatus">
    <vt:lpwstr>1;#I Arbeid|34345c51-8802-4013-84be-74902cea0210</vt:lpwstr>
  </property>
  <property fmtid="{D5CDD505-2E9C-101B-9397-08002B2CF9AE}" pid="16" name="mb0d347ee0664214bffb1328b3228b3b">
    <vt:lpwstr/>
  </property>
  <property fmtid="{D5CDD505-2E9C-101B-9397-08002B2CF9AE}" pid="17" name="lda629c15bae4e91aa6c7e8cbbdfc8b6">
    <vt:lpwstr>Bygg, prosjekt|c5eb2f64-5ea5-49d0-9fa3-2e5a36b512f6</vt:lpwstr>
  </property>
  <property fmtid="{D5CDD505-2E9C-101B-9397-08002B2CF9AE}" pid="18" name="SHIArchiveKey">
    <vt:lpwstr/>
  </property>
  <property fmtid="{D5CDD505-2E9C-101B-9397-08002B2CF9AE}" pid="19" name="f692c5fbbf584dd1b4cdb2fc07ec6741">
    <vt:lpwstr>Inngående dokument|42514cac-0f74-42bf-92ed-148b9c46b851</vt:lpwstr>
  </property>
  <property fmtid="{D5CDD505-2E9C-101B-9397-08002B2CF9AE}" pid="20" name="SHIBusinessFunction">
    <vt:lpwstr/>
  </property>
  <property fmtid="{D5CDD505-2E9C-101B-9397-08002B2CF9AE}" pid="21" name="SHIJournalType">
    <vt:lpwstr>6;#Inngående dokument|42514cac-0f74-42bf-92ed-148b9c46b851</vt:lpwstr>
  </property>
</Properties>
</file>